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930F6" w14:textId="77777777" w:rsidR="00417768" w:rsidRDefault="00417768" w:rsidP="0041776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ALYSAUNDER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fl.1485)</w:t>
      </w:r>
    </w:p>
    <w:p w14:paraId="17881839" w14:textId="77777777" w:rsidR="00417768" w:rsidRDefault="00417768" w:rsidP="0041776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Pewterer.</w:t>
      </w:r>
    </w:p>
    <w:p w14:paraId="5B1607CA" w14:textId="77777777" w:rsidR="00417768" w:rsidRDefault="00417768" w:rsidP="00417768">
      <w:pPr>
        <w:pStyle w:val="NoSpacing"/>
        <w:rPr>
          <w:rFonts w:cs="Times New Roman"/>
          <w:szCs w:val="24"/>
        </w:rPr>
      </w:pPr>
    </w:p>
    <w:p w14:paraId="7735BC5A" w14:textId="77777777" w:rsidR="00417768" w:rsidRDefault="00417768" w:rsidP="00417768">
      <w:pPr>
        <w:pStyle w:val="NoSpacing"/>
        <w:rPr>
          <w:rFonts w:cs="Times New Roman"/>
          <w:szCs w:val="24"/>
        </w:rPr>
      </w:pPr>
    </w:p>
    <w:p w14:paraId="6387BF15" w14:textId="77777777" w:rsidR="00417768" w:rsidRDefault="00417768" w:rsidP="0041776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1485</w:t>
      </w:r>
      <w:r>
        <w:rPr>
          <w:rFonts w:cs="Times New Roman"/>
          <w:szCs w:val="24"/>
        </w:rPr>
        <w:tab/>
        <w:t>He made a plaint of debt against John Stephens of London, weaver(q.v.),</w:t>
      </w:r>
    </w:p>
    <w:p w14:paraId="69BA622A" w14:textId="77777777" w:rsidR="00417768" w:rsidRDefault="00417768" w:rsidP="0041776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Katherine, his wife(q.v.).</w:t>
      </w:r>
    </w:p>
    <w:p w14:paraId="2E54E7C9" w14:textId="77777777" w:rsidR="00417768" w:rsidRDefault="00417768" w:rsidP="0041776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0029B6">
          <w:rPr>
            <w:rStyle w:val="Hyperlink"/>
            <w:rFonts w:cs="Times New Roman"/>
            <w:szCs w:val="24"/>
          </w:rPr>
          <w:t>https://waalt.uh.edu/index.php/CP40/892</w:t>
        </w:r>
      </w:hyperlink>
      <w:r>
        <w:rPr>
          <w:rFonts w:cs="Times New Roman"/>
          <w:szCs w:val="24"/>
        </w:rPr>
        <w:t xml:space="preserve"> )</w:t>
      </w:r>
    </w:p>
    <w:p w14:paraId="0A4CCD89" w14:textId="77777777" w:rsidR="00417768" w:rsidRDefault="00417768" w:rsidP="00417768">
      <w:pPr>
        <w:pStyle w:val="NoSpacing"/>
        <w:rPr>
          <w:rFonts w:cs="Times New Roman"/>
          <w:szCs w:val="24"/>
        </w:rPr>
      </w:pPr>
    </w:p>
    <w:p w14:paraId="3F75A722" w14:textId="77777777" w:rsidR="00417768" w:rsidRDefault="00417768" w:rsidP="00417768">
      <w:pPr>
        <w:pStyle w:val="NoSpacing"/>
        <w:rPr>
          <w:rFonts w:cs="Times New Roman"/>
          <w:szCs w:val="24"/>
        </w:rPr>
      </w:pPr>
    </w:p>
    <w:p w14:paraId="1F999D31" w14:textId="77777777" w:rsidR="00417768" w:rsidRDefault="00417768" w:rsidP="0041776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2 May 2023</w:t>
      </w:r>
    </w:p>
    <w:p w14:paraId="4D4A489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A2E90" w14:textId="77777777" w:rsidR="00417768" w:rsidRDefault="00417768" w:rsidP="009139A6">
      <w:r>
        <w:separator/>
      </w:r>
    </w:p>
  </w:endnote>
  <w:endnote w:type="continuationSeparator" w:id="0">
    <w:p w14:paraId="21338D0C" w14:textId="77777777" w:rsidR="00417768" w:rsidRDefault="0041776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59FA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23C0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0A19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09BC2" w14:textId="77777777" w:rsidR="00417768" w:rsidRDefault="00417768" w:rsidP="009139A6">
      <w:r>
        <w:separator/>
      </w:r>
    </w:p>
  </w:footnote>
  <w:footnote w:type="continuationSeparator" w:id="0">
    <w:p w14:paraId="180DA133" w14:textId="77777777" w:rsidR="00417768" w:rsidRDefault="0041776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019D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D9A8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DC6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768"/>
    <w:rsid w:val="000666E0"/>
    <w:rsid w:val="002510B7"/>
    <w:rsid w:val="00417768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106010"/>
  <w15:chartTrackingRefBased/>
  <w15:docId w15:val="{4E2DD16F-1CB5-4E61-BAEF-0AE0A10F8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1776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9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2023-05-05T07:48:00Z</dcterms:created>
  <dcterms:modified xsi:type="dcterms:W3CDTF">2023-05-05T07:49:00Z</dcterms:modified>
</cp:coreProperties>
</file>